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3DE1A" w14:textId="77777777" w:rsidR="00D03BA2" w:rsidRDefault="00D03BA2" w:rsidP="00D03BA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MARTYN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45DC4A16" w14:textId="77777777" w:rsidR="00D03BA2" w:rsidRDefault="00D03BA2" w:rsidP="00D03BA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Gloucester. Cutler.</w:t>
      </w:r>
    </w:p>
    <w:p w14:paraId="2F130223" w14:textId="77777777" w:rsidR="00D03BA2" w:rsidRDefault="00D03BA2" w:rsidP="00D03BA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745D1E2" w14:textId="77777777" w:rsidR="00D03BA2" w:rsidRDefault="00D03BA2" w:rsidP="00D03BA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C91846D" w14:textId="77777777" w:rsidR="00D03BA2" w:rsidRDefault="00D03BA2" w:rsidP="00D03BA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 xml:space="preserve">John, Prior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Llantony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 him, Philip</w:t>
      </w:r>
    </w:p>
    <w:p w14:paraId="1591FB5A" w14:textId="77777777" w:rsidR="00D03BA2" w:rsidRDefault="00D03BA2" w:rsidP="00D03BA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Mower of Gloucester(q.v.), James </w:t>
      </w:r>
      <w:proofErr w:type="spellStart"/>
      <w:r>
        <w:rPr>
          <w:rFonts w:ascii="Times New Roman" w:hAnsi="Times New Roman" w:cs="Times New Roman"/>
          <w:sz w:val="24"/>
          <w:szCs w:val="24"/>
        </w:rPr>
        <w:t>Kemmerton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Gloucester(q.v.),</w:t>
      </w:r>
    </w:p>
    <w:p w14:paraId="1C64768D" w14:textId="77777777" w:rsidR="00D03BA2" w:rsidRDefault="00D03BA2" w:rsidP="00D03BA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Thomas Noke of Gloucester(q.v.) and Edward Tailour of Gloucester(q.v.).</w:t>
      </w:r>
    </w:p>
    <w:p w14:paraId="5524C44E" w14:textId="667F70B4" w:rsidR="00D03BA2" w:rsidRDefault="00D03BA2" w:rsidP="00D03BA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29E1499" w14:textId="77777777" w:rsidR="00A52053" w:rsidRDefault="00A52053" w:rsidP="00A5205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>Richard Polle(q.v.) brought a plaint of debt against him and Richard Walker</w:t>
      </w:r>
    </w:p>
    <w:p w14:paraId="0588F579" w14:textId="77777777" w:rsidR="00A52053" w:rsidRDefault="00A52053" w:rsidP="00A5205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Gloucester, </w:t>
      </w:r>
      <w:proofErr w:type="spellStart"/>
      <w:r>
        <w:rPr>
          <w:rFonts w:ascii="Times New Roman" w:hAnsi="Times New Roman" w:cs="Times New Roman"/>
          <w:sz w:val="24"/>
          <w:szCs w:val="24"/>
        </w:rPr>
        <w:t>sheather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421389E6" w14:textId="723DC5CC" w:rsidR="00A52053" w:rsidRDefault="00A52053" w:rsidP="00A5205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B273D98" w14:textId="77777777" w:rsidR="005C1C9D" w:rsidRDefault="005C1C9D" w:rsidP="00A5205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E8BD04E" w14:textId="77777777" w:rsidR="00D03BA2" w:rsidRDefault="00D03BA2" w:rsidP="00D03BA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4C336B9" w14:textId="77777777" w:rsidR="00D03BA2" w:rsidRDefault="00D03BA2" w:rsidP="00D03BA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01730BF" w14:textId="0FAA6F5C" w:rsidR="00D03BA2" w:rsidRDefault="00D03BA2" w:rsidP="00D03BA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July 2022</w:t>
      </w:r>
    </w:p>
    <w:p w14:paraId="187EC8B5" w14:textId="4E2EEFAB" w:rsidR="00A52053" w:rsidRDefault="00A52053" w:rsidP="00D03BA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2022</w:t>
      </w:r>
    </w:p>
    <w:p w14:paraId="7F29E68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B899B6" w14:textId="77777777" w:rsidR="00D03BA2" w:rsidRDefault="00D03BA2" w:rsidP="009139A6">
      <w:r>
        <w:separator/>
      </w:r>
    </w:p>
  </w:endnote>
  <w:endnote w:type="continuationSeparator" w:id="0">
    <w:p w14:paraId="0D4FCEAF" w14:textId="77777777" w:rsidR="00D03BA2" w:rsidRDefault="00D03B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E2E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F211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6C4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7CE0D2" w14:textId="77777777" w:rsidR="00D03BA2" w:rsidRDefault="00D03BA2" w:rsidP="009139A6">
      <w:r>
        <w:separator/>
      </w:r>
    </w:p>
  </w:footnote>
  <w:footnote w:type="continuationSeparator" w:id="0">
    <w:p w14:paraId="2AF7D960" w14:textId="77777777" w:rsidR="00D03BA2" w:rsidRDefault="00D03B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8B7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FE9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20C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BA2"/>
    <w:rsid w:val="000666E0"/>
    <w:rsid w:val="002510B7"/>
    <w:rsid w:val="005661C1"/>
    <w:rsid w:val="005C130B"/>
    <w:rsid w:val="005C1C9D"/>
    <w:rsid w:val="00826F5C"/>
    <w:rsid w:val="009139A6"/>
    <w:rsid w:val="009448BB"/>
    <w:rsid w:val="00A3176C"/>
    <w:rsid w:val="00A52053"/>
    <w:rsid w:val="00AE65F8"/>
    <w:rsid w:val="00BA00AB"/>
    <w:rsid w:val="00CB4ED9"/>
    <w:rsid w:val="00D03BA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1A5BC"/>
  <w15:chartTrackingRefBased/>
  <w15:docId w15:val="{82EDB47E-5B3C-47D4-9DF8-39CB2EF98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03B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647/CP40no647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2022-07-15T12:49:00Z</dcterms:created>
  <dcterms:modified xsi:type="dcterms:W3CDTF">2024-12-11T15:16:00Z</dcterms:modified>
</cp:coreProperties>
</file>